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3334" w:rsidRPr="00A40CD1" w:rsidRDefault="00325C68" w:rsidP="00C904C7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Юноши</w:t>
      </w:r>
      <w:r w:rsidR="00A40CD1" w:rsidRPr="00A40CD1">
        <w:rPr>
          <w:b/>
          <w:sz w:val="28"/>
          <w:szCs w:val="28"/>
        </w:rPr>
        <w:t xml:space="preserve"> Купа България гр.</w:t>
      </w:r>
      <w:r w:rsidR="00AB2A46">
        <w:rPr>
          <w:b/>
          <w:sz w:val="28"/>
          <w:szCs w:val="28"/>
        </w:rPr>
        <w:t>Кърджали 07.04 – 11.04.2021</w:t>
      </w:r>
      <w:r w:rsidR="00894AA2">
        <w:rPr>
          <w:b/>
          <w:sz w:val="28"/>
          <w:szCs w:val="28"/>
        </w:rPr>
        <w:t>г.</w:t>
      </w:r>
    </w:p>
    <w:p w:rsidR="00A40CD1" w:rsidRDefault="00894AA2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Крайно</w:t>
      </w:r>
      <w:r w:rsidR="00205242">
        <w:rPr>
          <w:b/>
          <w:sz w:val="28"/>
          <w:szCs w:val="28"/>
        </w:rPr>
        <w:t xml:space="preserve"> отборно</w:t>
      </w:r>
      <w:r w:rsidR="00A40CD1" w:rsidRPr="00A40CD1">
        <w:rPr>
          <w:b/>
          <w:sz w:val="28"/>
          <w:szCs w:val="28"/>
        </w:rPr>
        <w:t xml:space="preserve"> класиране</w:t>
      </w:r>
    </w:p>
    <w:p w:rsidR="00C904C7" w:rsidRDefault="00C904C7" w:rsidP="00A40CD1">
      <w:pPr>
        <w:spacing w:line="360" w:lineRule="auto"/>
        <w:ind w:firstLine="360"/>
        <w:jc w:val="center"/>
        <w:rPr>
          <w:b/>
          <w:sz w:val="28"/>
          <w:szCs w:val="28"/>
        </w:rPr>
      </w:pPr>
    </w:p>
    <w:p w:rsidR="00F27248" w:rsidRDefault="00F27248" w:rsidP="00F27248">
      <w:pPr>
        <w:spacing w:line="360" w:lineRule="auto"/>
        <w:ind w:firstLine="360"/>
        <w:rPr>
          <w:b/>
          <w:sz w:val="28"/>
          <w:szCs w:val="28"/>
        </w:rPr>
      </w:pPr>
    </w:p>
    <w:p w:rsidR="00081FA1" w:rsidRPr="00894AA2" w:rsidRDefault="00F27248" w:rsidP="00081FA1">
      <w:pPr>
        <w:spacing w:line="360" w:lineRule="auto"/>
        <w:ind w:firstLine="360"/>
        <w:rPr>
          <w:sz w:val="28"/>
          <w:szCs w:val="28"/>
        </w:rPr>
      </w:pPr>
      <w:r w:rsidRPr="00F27248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r w:rsidR="00657796">
        <w:rPr>
          <w:sz w:val="28"/>
          <w:szCs w:val="28"/>
        </w:rPr>
        <w:t xml:space="preserve">Локомотив София </w:t>
      </w:r>
      <w:r w:rsidR="00081FA1">
        <w:rPr>
          <w:sz w:val="28"/>
          <w:szCs w:val="28"/>
        </w:rPr>
        <w:t>– 31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2. ЦСКА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24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3. Локомотив Русе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4. Русе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5. Априлец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6. Червен Бряг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8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7. Левски София </w:t>
      </w:r>
      <w:r w:rsidR="00081FA1">
        <w:rPr>
          <w:sz w:val="28"/>
          <w:szCs w:val="28"/>
        </w:rPr>
        <w:t xml:space="preserve"> - 8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8. Победа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7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9. БВС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7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 xml:space="preserve">10. Олимпия </w:t>
      </w:r>
      <w:r w:rsidR="00081FA1">
        <w:rPr>
          <w:sz w:val="28"/>
          <w:szCs w:val="28"/>
        </w:rPr>
        <w:t xml:space="preserve">– 7 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11. Тракиец Пазарджик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12. Юнайтед Пловдив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13. Ивайло ВТ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14. СВ Хасково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6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15. Самоков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5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16. Марица Пазарджик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17. Спартак Димитровград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18. Бургас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4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19. Левски София Запад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20. Лъвовете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21. Стара Загора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22. Ямбол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3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lastRenderedPageBreak/>
        <w:t>23. АСК Сливен</w:t>
      </w:r>
      <w:r w:rsidR="00081FA1">
        <w:rPr>
          <w:sz w:val="28"/>
          <w:szCs w:val="28"/>
        </w:rPr>
        <w:t xml:space="preserve"> – 2 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24. Локомотив ГО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2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25. Славия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26. Димов бокс Ямбол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27. Добрич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28. Ладимекс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29. КИКО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30. Омуртаг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31. БДИН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32. Миньор Перник</w:t>
      </w:r>
      <w:r w:rsidR="00081FA1">
        <w:rPr>
          <w:sz w:val="28"/>
          <w:szCs w:val="28"/>
        </w:rPr>
        <w:t xml:space="preserve"> </w:t>
      </w:r>
      <w:r w:rsidR="00894AA2">
        <w:rPr>
          <w:sz w:val="28"/>
          <w:szCs w:val="28"/>
        </w:rPr>
        <w:t>–</w:t>
      </w:r>
      <w:r w:rsidR="00081FA1">
        <w:rPr>
          <w:sz w:val="28"/>
          <w:szCs w:val="28"/>
        </w:rPr>
        <w:t xml:space="preserve"> 1</w:t>
      </w:r>
      <w:r w:rsidR="00894AA2">
        <w:rPr>
          <w:sz w:val="28"/>
          <w:szCs w:val="28"/>
        </w:rPr>
        <w:t>т.</w:t>
      </w:r>
    </w:p>
    <w:p w:rsidR="00487BD3" w:rsidRDefault="00487BD3" w:rsidP="00487BD3">
      <w:pPr>
        <w:spacing w:line="360" w:lineRule="auto"/>
        <w:ind w:firstLine="360"/>
        <w:rPr>
          <w:sz w:val="28"/>
          <w:szCs w:val="28"/>
        </w:rPr>
      </w:pPr>
      <w:r>
        <w:rPr>
          <w:sz w:val="28"/>
          <w:szCs w:val="28"/>
        </w:rPr>
        <w:t>33. Спарта Монтана</w:t>
      </w:r>
      <w:r w:rsidR="00081FA1">
        <w:rPr>
          <w:sz w:val="28"/>
          <w:szCs w:val="28"/>
        </w:rPr>
        <w:t xml:space="preserve"> – 1 </w:t>
      </w:r>
      <w:r w:rsidR="00894AA2">
        <w:rPr>
          <w:sz w:val="28"/>
          <w:szCs w:val="28"/>
        </w:rPr>
        <w:t>т.</w:t>
      </w:r>
    </w:p>
    <w:p w:rsidR="00C904C7" w:rsidRDefault="00C904C7" w:rsidP="00C94C84">
      <w:pPr>
        <w:spacing w:line="360" w:lineRule="auto"/>
        <w:rPr>
          <w:b/>
          <w:sz w:val="28"/>
          <w:szCs w:val="28"/>
        </w:rPr>
      </w:pPr>
    </w:p>
    <w:p w:rsidR="00C904C7" w:rsidRDefault="00C904C7" w:rsidP="00894AA2">
      <w:pPr>
        <w:spacing w:line="360" w:lineRule="auto"/>
        <w:ind w:firstLine="360"/>
        <w:jc w:val="both"/>
        <w:rPr>
          <w:sz w:val="28"/>
          <w:szCs w:val="28"/>
        </w:rPr>
      </w:pPr>
      <w:r w:rsidRPr="00C904C7">
        <w:rPr>
          <w:sz w:val="28"/>
          <w:szCs w:val="28"/>
        </w:rPr>
        <w:t>Боксови клубове които участваха , но не успяха да спечелят точки са :</w:t>
      </w:r>
      <w:bookmarkStart w:id="0" w:name="_GoBack"/>
      <w:bookmarkEnd w:id="0"/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Арда Кърджали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Дунав Русе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КПВ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Мизия 80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Пирин Благоевград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Светкавица Търговище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Спартак Плевен</w:t>
      </w:r>
    </w:p>
    <w:p w:rsidR="00081FA1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Таланти Лом</w:t>
      </w:r>
    </w:p>
    <w:p w:rsidR="00081FA1" w:rsidRPr="00F84CF7" w:rsidRDefault="00081FA1" w:rsidP="00F84CF7">
      <w:pPr>
        <w:pStyle w:val="ListParagraph"/>
        <w:numPr>
          <w:ilvl w:val="0"/>
          <w:numId w:val="3"/>
        </w:num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Черно море Варна</w:t>
      </w:r>
    </w:p>
    <w:p w:rsidR="00081FA1" w:rsidRDefault="00081FA1" w:rsidP="00081FA1">
      <w:pPr>
        <w:spacing w:line="360" w:lineRule="auto"/>
        <w:ind w:firstLine="360"/>
        <w:jc w:val="center"/>
        <w:rPr>
          <w:b/>
          <w:sz w:val="28"/>
          <w:szCs w:val="28"/>
        </w:rPr>
      </w:pPr>
    </w:p>
    <w:sectPr w:rsidR="00081FA1" w:rsidSect="001447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836" w:right="1417" w:bottom="1417" w:left="1417" w:header="0" w:footer="2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4C6" w:rsidRDefault="005954C6" w:rsidP="00144764">
      <w:r>
        <w:separator/>
      </w:r>
    </w:p>
  </w:endnote>
  <w:endnote w:type="continuationSeparator" w:id="0">
    <w:p w:rsidR="005954C6" w:rsidRDefault="005954C6" w:rsidP="001447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Default="00C73178">
    <w:pPr>
      <w:pStyle w:val="Footer"/>
    </w:pPr>
    <w:r>
      <w:rPr>
        <w:noProof/>
        <w:lang w:val="en-US" w:eastAsia="en-US"/>
      </w:rPr>
      <w:drawing>
        <wp:inline distT="0" distB="0" distL="0" distR="0" wp14:anchorId="0BFEDF41" wp14:editId="4BC76747">
          <wp:extent cx="5745480" cy="629285"/>
          <wp:effectExtent l="0" t="0" r="0" b="0"/>
          <wp:docPr id="2" name="Picture 2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BD1DE25" wp14:editId="7D43F2A0">
          <wp:extent cx="5745480" cy="629285"/>
          <wp:effectExtent l="0" t="0" r="0" b="0"/>
          <wp:docPr id="3" name="Picture 3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val="en-US" w:eastAsia="en-US"/>
      </w:rPr>
      <w:drawing>
        <wp:inline distT="0" distB="0" distL="0" distR="0" wp14:anchorId="32BFE561" wp14:editId="06CF7A75">
          <wp:extent cx="5745480" cy="629285"/>
          <wp:effectExtent l="0" t="0" r="0" b="0"/>
          <wp:docPr id="4" name="Picture 4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5480" cy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Foot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6099812A" wp14:editId="7BFD1DF8">
          <wp:extent cx="7547610" cy="819150"/>
          <wp:effectExtent l="0" t="0" r="0" b="0"/>
          <wp:docPr id="5" name="Picture 5" descr="BBF-NEW-LETTERHEAD_foot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BBF-NEW-LETTERHEAD_foot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47610" cy="819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4C6" w:rsidRDefault="005954C6" w:rsidP="00144764">
      <w:r>
        <w:separator/>
      </w:r>
    </w:p>
  </w:footnote>
  <w:footnote w:type="continuationSeparator" w:id="0">
    <w:p w:rsidR="005954C6" w:rsidRDefault="005954C6" w:rsidP="001447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4764" w:rsidRPr="00144764" w:rsidRDefault="00C73178" w:rsidP="00144764">
    <w:pPr>
      <w:pStyle w:val="Header"/>
      <w:ind w:left="-1417"/>
      <w:rPr>
        <w:lang w:val="en-US"/>
      </w:rPr>
    </w:pPr>
    <w:r>
      <w:rPr>
        <w:noProof/>
        <w:lang w:val="en-US" w:eastAsia="en-US"/>
      </w:rPr>
      <w:drawing>
        <wp:inline distT="0" distB="0" distL="0" distR="0" wp14:anchorId="157897FD" wp14:editId="4E6B789C">
          <wp:extent cx="7600315" cy="1448435"/>
          <wp:effectExtent l="0" t="0" r="0" b="0"/>
          <wp:docPr id="1" name="Picture 1" descr="BBF-NEW-LETTERHEAD_correc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BBF-NEW-LETTERHEAD_correc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00315" cy="1448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D5831" w:rsidRDefault="009D583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F417B9"/>
    <w:multiLevelType w:val="hybridMultilevel"/>
    <w:tmpl w:val="72FA81E8"/>
    <w:lvl w:ilvl="0" w:tplc="71B6D030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93343A"/>
    <w:multiLevelType w:val="hybridMultilevel"/>
    <w:tmpl w:val="DC22AB0E"/>
    <w:lvl w:ilvl="0" w:tplc="19705E1C">
      <w:start w:val="3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437DC4"/>
    <w:multiLevelType w:val="hybridMultilevel"/>
    <w:tmpl w:val="C7E420FC"/>
    <w:lvl w:ilvl="0" w:tplc="D8C82968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178"/>
    <w:rsid w:val="000342D8"/>
    <w:rsid w:val="00077762"/>
    <w:rsid w:val="00081FA1"/>
    <w:rsid w:val="00144764"/>
    <w:rsid w:val="00205242"/>
    <w:rsid w:val="00231BCD"/>
    <w:rsid w:val="002A4A8E"/>
    <w:rsid w:val="002B562C"/>
    <w:rsid w:val="002D02C1"/>
    <w:rsid w:val="00301B24"/>
    <w:rsid w:val="00320227"/>
    <w:rsid w:val="00325C68"/>
    <w:rsid w:val="003302ED"/>
    <w:rsid w:val="0034563D"/>
    <w:rsid w:val="00360D20"/>
    <w:rsid w:val="003639E7"/>
    <w:rsid w:val="003A253A"/>
    <w:rsid w:val="003A6937"/>
    <w:rsid w:val="003B3334"/>
    <w:rsid w:val="004035AA"/>
    <w:rsid w:val="004116A2"/>
    <w:rsid w:val="00455917"/>
    <w:rsid w:val="00487BD3"/>
    <w:rsid w:val="00570DB0"/>
    <w:rsid w:val="005767CF"/>
    <w:rsid w:val="00576D0A"/>
    <w:rsid w:val="005954C6"/>
    <w:rsid w:val="005A282E"/>
    <w:rsid w:val="005F49F3"/>
    <w:rsid w:val="00637BA4"/>
    <w:rsid w:val="00657796"/>
    <w:rsid w:val="006C5163"/>
    <w:rsid w:val="0071344D"/>
    <w:rsid w:val="0076018A"/>
    <w:rsid w:val="00803AE2"/>
    <w:rsid w:val="00853C82"/>
    <w:rsid w:val="00880A3B"/>
    <w:rsid w:val="00894AA2"/>
    <w:rsid w:val="008F5307"/>
    <w:rsid w:val="00917784"/>
    <w:rsid w:val="009A1F15"/>
    <w:rsid w:val="009B237E"/>
    <w:rsid w:val="009D5831"/>
    <w:rsid w:val="00A0024D"/>
    <w:rsid w:val="00A06370"/>
    <w:rsid w:val="00A212AD"/>
    <w:rsid w:val="00A40CD1"/>
    <w:rsid w:val="00AA73B0"/>
    <w:rsid w:val="00AB2A46"/>
    <w:rsid w:val="00B215F5"/>
    <w:rsid w:val="00BB6A6C"/>
    <w:rsid w:val="00C72B5D"/>
    <w:rsid w:val="00C73178"/>
    <w:rsid w:val="00C904C7"/>
    <w:rsid w:val="00C94C84"/>
    <w:rsid w:val="00CB5611"/>
    <w:rsid w:val="00D512D9"/>
    <w:rsid w:val="00D876C6"/>
    <w:rsid w:val="00DE427D"/>
    <w:rsid w:val="00E238F0"/>
    <w:rsid w:val="00E37B84"/>
    <w:rsid w:val="00E76444"/>
    <w:rsid w:val="00EA5F79"/>
    <w:rsid w:val="00F27248"/>
    <w:rsid w:val="00F84CF7"/>
    <w:rsid w:val="00FE2498"/>
    <w:rsid w:val="00FE3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92DDF8"/>
  <w15:docId w15:val="{E5B32F74-E679-4FEA-B84A-FD6B015CCE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B237E"/>
    <w:pPr>
      <w:spacing w:after="0" w:line="240" w:lineRule="auto"/>
    </w:pPr>
    <w:rPr>
      <w:rFonts w:ascii="Times New Roman" w:eastAsia="Times New Roman" w:hAnsi="Times New Roman" w:cs="Times New Roman"/>
      <w:sz w:val="26"/>
      <w:szCs w:val="26"/>
      <w:lang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44764"/>
  </w:style>
  <w:style w:type="paragraph" w:styleId="Footer">
    <w:name w:val="footer"/>
    <w:basedOn w:val="Normal"/>
    <w:link w:val="FooterChar"/>
    <w:uiPriority w:val="99"/>
    <w:unhideWhenUsed/>
    <w:rsid w:val="0014476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44764"/>
  </w:style>
  <w:style w:type="paragraph" w:styleId="BalloonText">
    <w:name w:val="Balloon Text"/>
    <w:basedOn w:val="Normal"/>
    <w:link w:val="BalloonTextChar"/>
    <w:uiPriority w:val="99"/>
    <w:semiHidden/>
    <w:unhideWhenUsed/>
    <w:rsid w:val="0014476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76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04C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86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ilen\Download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6AD22E-6D8B-4790-B2CE-FF7A4187D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97</TotalTime>
  <Pages>2</Pages>
  <Words>143</Words>
  <Characters>819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 Videnova</dc:creator>
  <cp:lastModifiedBy>Maria</cp:lastModifiedBy>
  <cp:revision>14</cp:revision>
  <dcterms:created xsi:type="dcterms:W3CDTF">2021-03-31T08:55:00Z</dcterms:created>
  <dcterms:modified xsi:type="dcterms:W3CDTF">2021-07-15T13:52:00Z</dcterms:modified>
</cp:coreProperties>
</file>